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6A" w:rsidRDefault="00841F6A" w:rsidP="00C95146">
      <w:pPr>
        <w:tabs>
          <w:tab w:val="right" w:pos="9355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14</w:t>
      </w:r>
      <w:r w:rsidRPr="00FC53A5">
        <w:rPr>
          <w:b/>
          <w:sz w:val="28"/>
          <w:szCs w:val="28"/>
          <w:lang w:val="kk-KZ"/>
        </w:rPr>
        <w:t>. Капиталды</w:t>
      </w:r>
      <w:r>
        <w:rPr>
          <w:b/>
          <w:sz w:val="28"/>
          <w:szCs w:val="28"/>
          <w:lang w:val="kk-KZ"/>
        </w:rPr>
        <w:t>ң</w:t>
      </w:r>
      <w:r w:rsidRPr="00FC53A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орналастыру</w:t>
      </w:r>
      <w:r w:rsidRPr="00FC53A5">
        <w:rPr>
          <w:b/>
          <w:sz w:val="28"/>
          <w:szCs w:val="28"/>
          <w:lang w:val="kk-KZ"/>
        </w:rPr>
        <w:t xml:space="preserve">ы мен </w:t>
      </w:r>
      <w:r>
        <w:rPr>
          <w:b/>
          <w:sz w:val="28"/>
          <w:szCs w:val="28"/>
          <w:lang w:val="kk-KZ"/>
        </w:rPr>
        <w:t>қалыптасуын</w:t>
      </w:r>
      <w:r w:rsidRPr="00FC53A5">
        <w:rPr>
          <w:b/>
          <w:sz w:val="28"/>
          <w:szCs w:val="28"/>
          <w:lang w:val="kk-KZ"/>
        </w:rPr>
        <w:t xml:space="preserve"> талдау.</w:t>
      </w:r>
    </w:p>
    <w:p w:rsidR="00841F6A" w:rsidRPr="00FC53A5" w:rsidRDefault="00841F6A" w:rsidP="00DA5210">
      <w:pPr>
        <w:tabs>
          <w:tab w:val="right" w:pos="9355"/>
        </w:tabs>
        <w:jc w:val="both"/>
        <w:rPr>
          <w:b/>
          <w:sz w:val="28"/>
          <w:szCs w:val="28"/>
          <w:lang w:val="kk-KZ"/>
        </w:rPr>
      </w:pPr>
    </w:p>
    <w:p w:rsidR="00841F6A" w:rsidRPr="00021007" w:rsidRDefault="00841F6A" w:rsidP="00DA5210">
      <w:pPr>
        <w:tabs>
          <w:tab w:val="right" w:pos="9355"/>
        </w:tabs>
        <w:jc w:val="both"/>
        <w:rPr>
          <w:sz w:val="28"/>
          <w:szCs w:val="28"/>
          <w:lang w:val="kk-KZ"/>
        </w:rPr>
      </w:pPr>
      <w:r w:rsidRPr="00103C4C">
        <w:rPr>
          <w:b/>
          <w:sz w:val="28"/>
          <w:szCs w:val="28"/>
          <w:lang w:val="kk-KZ"/>
        </w:rPr>
        <w:t>Мақсаты:</w:t>
      </w:r>
      <w:r>
        <w:rPr>
          <w:sz w:val="28"/>
          <w:szCs w:val="28"/>
          <w:lang w:val="kk-KZ"/>
        </w:rPr>
        <w:t xml:space="preserve"> жиынтық капиталдың және оның элементтері талдауының әдісін және реттігін талдау. </w:t>
      </w:r>
    </w:p>
    <w:p w:rsidR="00841F6A" w:rsidRPr="00103C4C" w:rsidRDefault="00841F6A" w:rsidP="00DA5210">
      <w:pPr>
        <w:tabs>
          <w:tab w:val="right" w:pos="9355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841F6A" w:rsidRDefault="00841F6A" w:rsidP="00DA5210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Жиынтық капитал құрамы мен құрылымын талдау. </w:t>
      </w:r>
    </w:p>
    <w:p w:rsidR="00841F6A" w:rsidRDefault="00841F6A" w:rsidP="00DA5210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Жеке капитал талдау </w:t>
      </w:r>
    </w:p>
    <w:p w:rsidR="00841F6A" w:rsidRDefault="00841F6A" w:rsidP="00DA5210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Тартылған капиталды талдау </w:t>
      </w:r>
    </w:p>
    <w:p w:rsidR="00841F6A" w:rsidRDefault="00841F6A" w:rsidP="0065456E">
      <w:pPr>
        <w:rPr>
          <w:lang w:val="kk-KZ"/>
        </w:rPr>
      </w:pPr>
    </w:p>
    <w:p w:rsidR="00841F6A" w:rsidRPr="00523FFF" w:rsidRDefault="00841F6A" w:rsidP="00DA5210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841F6A" w:rsidRPr="00946DF2" w:rsidRDefault="00841F6A" w:rsidP="00DA521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841F6A" w:rsidRPr="00447E90" w:rsidRDefault="00841F6A" w:rsidP="00DA521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841F6A" w:rsidRPr="00447E90" w:rsidRDefault="00841F6A" w:rsidP="00DA521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841F6A" w:rsidRDefault="00841F6A" w:rsidP="00DA5210">
      <w:pPr>
        <w:rPr>
          <w:lang w:val="kk-KZ"/>
        </w:rPr>
      </w:pPr>
    </w:p>
    <w:p w:rsidR="00841F6A" w:rsidRDefault="00841F6A" w:rsidP="00DA5210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841F6A" w:rsidRDefault="00841F6A" w:rsidP="00DA5210">
      <w:pPr>
        <w:numPr>
          <w:ilvl w:val="0"/>
          <w:numId w:val="5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Жиынтық капиталды талдаған кезде қаңдай салыстырмалы көрсеткіштерге ерекше назар аудару қажет?</w:t>
      </w:r>
    </w:p>
    <w:p w:rsidR="00841F6A" w:rsidRDefault="00841F6A" w:rsidP="00DA5210">
      <w:pPr>
        <w:numPr>
          <w:ilvl w:val="0"/>
          <w:numId w:val="5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Нарықтық экономика жағдайында таратылған капиталдың мәні мен рөлі қаңдай?</w:t>
      </w:r>
    </w:p>
    <w:p w:rsidR="00841F6A" w:rsidRPr="0065456E" w:rsidRDefault="00841F6A" w:rsidP="0065456E">
      <w:pPr>
        <w:rPr>
          <w:lang w:val="kk-KZ"/>
        </w:rPr>
      </w:pPr>
    </w:p>
    <w:sectPr w:rsidR="00841F6A" w:rsidRPr="0065456E" w:rsidSect="00123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D424F"/>
    <w:multiLevelType w:val="hybridMultilevel"/>
    <w:tmpl w:val="4236A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8E3DA0"/>
    <w:multiLevelType w:val="hybridMultilevel"/>
    <w:tmpl w:val="A1642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A335A26"/>
    <w:multiLevelType w:val="hybridMultilevel"/>
    <w:tmpl w:val="EFF6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EDA18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6D2CD1"/>
    <w:multiLevelType w:val="hybridMultilevel"/>
    <w:tmpl w:val="68388E62"/>
    <w:lvl w:ilvl="0" w:tplc="28F6B5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7D7C41FE"/>
    <w:multiLevelType w:val="hybridMultilevel"/>
    <w:tmpl w:val="42B44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DCD"/>
    <w:rsid w:val="00021007"/>
    <w:rsid w:val="00033C94"/>
    <w:rsid w:val="000839FE"/>
    <w:rsid w:val="00103C4C"/>
    <w:rsid w:val="00123498"/>
    <w:rsid w:val="003870F0"/>
    <w:rsid w:val="0039603C"/>
    <w:rsid w:val="00447E90"/>
    <w:rsid w:val="004A1DCD"/>
    <w:rsid w:val="00523FFF"/>
    <w:rsid w:val="005C6FF0"/>
    <w:rsid w:val="0065456E"/>
    <w:rsid w:val="00841F6A"/>
    <w:rsid w:val="00946DF2"/>
    <w:rsid w:val="00C95146"/>
    <w:rsid w:val="00DA5210"/>
    <w:rsid w:val="00F80DE9"/>
    <w:rsid w:val="00FC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9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33C94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33C94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156</Words>
  <Characters>892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5</cp:revision>
  <dcterms:created xsi:type="dcterms:W3CDTF">2013-10-21T05:22:00Z</dcterms:created>
  <dcterms:modified xsi:type="dcterms:W3CDTF">2015-09-29T08:07:00Z</dcterms:modified>
</cp:coreProperties>
</file>